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1C5" w:rsidRDefault="003851C5" w:rsidP="003851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Ralph CHAMBRE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851C5" w:rsidRDefault="003851C5" w:rsidP="003851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Culmstock</w:t>
      </w:r>
      <w:proofErr w:type="spellEnd"/>
      <w:r>
        <w:rPr>
          <w:rFonts w:ascii="Times New Roman" w:hAnsi="Times New Roman" w:cs="Times New Roman"/>
        </w:rPr>
        <w:t>, Devon. Husbandman.</w:t>
      </w:r>
    </w:p>
    <w:p w:rsidR="003851C5" w:rsidRDefault="003851C5" w:rsidP="003851C5">
      <w:pPr>
        <w:rPr>
          <w:rFonts w:ascii="Times New Roman" w:hAnsi="Times New Roman" w:cs="Times New Roman"/>
        </w:rPr>
      </w:pPr>
    </w:p>
    <w:p w:rsidR="003851C5" w:rsidRDefault="003851C5" w:rsidP="003851C5">
      <w:pPr>
        <w:rPr>
          <w:rFonts w:ascii="Times New Roman" w:hAnsi="Times New Roman" w:cs="Times New Roman"/>
        </w:rPr>
      </w:pPr>
    </w:p>
    <w:p w:rsidR="003851C5" w:rsidRDefault="003851C5" w:rsidP="003851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Arundel, Dean of Exeter Cathedral(q.v.), and the Chapter brought a</w:t>
      </w:r>
    </w:p>
    <w:p w:rsidR="003851C5" w:rsidRDefault="003851C5" w:rsidP="003851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plaint of forcible entry against him and John Unknown of </w:t>
      </w:r>
      <w:proofErr w:type="spellStart"/>
      <w:r>
        <w:rPr>
          <w:rFonts w:ascii="Times New Roman" w:hAnsi="Times New Roman" w:cs="Times New Roman"/>
        </w:rPr>
        <w:t>Culmstock</w:t>
      </w:r>
      <w:proofErr w:type="spellEnd"/>
      <w:r>
        <w:rPr>
          <w:rFonts w:ascii="Times New Roman" w:hAnsi="Times New Roman" w:cs="Times New Roman"/>
        </w:rPr>
        <w:t>(q.v.).</w:t>
      </w:r>
    </w:p>
    <w:p w:rsidR="003851C5" w:rsidRDefault="003851C5" w:rsidP="003851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851C5" w:rsidRDefault="003851C5" w:rsidP="003851C5">
      <w:pPr>
        <w:rPr>
          <w:rFonts w:ascii="Times New Roman" w:hAnsi="Times New Roman" w:cs="Times New Roman"/>
        </w:rPr>
      </w:pPr>
    </w:p>
    <w:p w:rsidR="003851C5" w:rsidRDefault="003851C5" w:rsidP="003851C5">
      <w:pPr>
        <w:rPr>
          <w:rFonts w:ascii="Times New Roman" w:hAnsi="Times New Roman" w:cs="Times New Roman"/>
        </w:rPr>
      </w:pPr>
    </w:p>
    <w:p w:rsidR="003851C5" w:rsidRDefault="003851C5" w:rsidP="003851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October 2017</w:t>
      </w:r>
    </w:p>
    <w:p w:rsidR="006B2F86" w:rsidRPr="00E71FC3" w:rsidRDefault="003851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1C5" w:rsidRDefault="003851C5" w:rsidP="00E71FC3">
      <w:r>
        <w:separator/>
      </w:r>
    </w:p>
  </w:endnote>
  <w:endnote w:type="continuationSeparator" w:id="0">
    <w:p w:rsidR="003851C5" w:rsidRDefault="003851C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1C5" w:rsidRDefault="003851C5" w:rsidP="00E71FC3">
      <w:r>
        <w:separator/>
      </w:r>
    </w:p>
  </w:footnote>
  <w:footnote w:type="continuationSeparator" w:id="0">
    <w:p w:rsidR="003851C5" w:rsidRDefault="003851C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1C5"/>
    <w:rsid w:val="001A7C09"/>
    <w:rsid w:val="003851C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854F9B-464E-4017-8642-624693BA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51C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851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2017-10-10T19:17:00Z</dcterms:created>
  <dcterms:modified xsi:type="dcterms:W3CDTF">2017-10-10T19:17:00Z</dcterms:modified>
</cp:coreProperties>
</file>